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F883D" w14:textId="481C759E" w:rsidR="004E1753" w:rsidRDefault="004E1753" w:rsidP="004E17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SCHANK</w:t>
      </w:r>
      <w:r>
        <w:rPr>
          <w:rFonts w:cs="Times New Roman"/>
          <w:szCs w:val="24"/>
        </w:rPr>
        <w:t xml:space="preserve">       </w:t>
      </w:r>
      <w:r>
        <w:rPr>
          <w:rFonts w:cs="Times New Roman"/>
          <w:szCs w:val="24"/>
        </w:rPr>
        <w:t>(fl.14</w:t>
      </w:r>
      <w:r>
        <w:rPr>
          <w:rFonts w:cs="Times New Roman"/>
          <w:szCs w:val="24"/>
        </w:rPr>
        <w:t>14</w:t>
      </w:r>
      <w:r>
        <w:rPr>
          <w:rFonts w:cs="Times New Roman"/>
          <w:szCs w:val="24"/>
        </w:rPr>
        <w:t>)</w:t>
      </w:r>
    </w:p>
    <w:p w14:paraId="6CBA72A9" w14:textId="77777777" w:rsidR="004E1753" w:rsidRDefault="004E1753" w:rsidP="004E17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47CDA9D1" w14:textId="77777777" w:rsidR="004E1753" w:rsidRDefault="004E1753" w:rsidP="004E1753">
      <w:pPr>
        <w:pStyle w:val="NoSpacing"/>
        <w:rPr>
          <w:rFonts w:cs="Times New Roman"/>
          <w:szCs w:val="24"/>
        </w:rPr>
      </w:pPr>
    </w:p>
    <w:p w14:paraId="37F88A79" w14:textId="77777777" w:rsidR="004E1753" w:rsidRDefault="004E1753" w:rsidP="004E1753">
      <w:pPr>
        <w:pStyle w:val="NoSpacing"/>
        <w:rPr>
          <w:rFonts w:cs="Times New Roman"/>
          <w:szCs w:val="24"/>
        </w:rPr>
      </w:pPr>
    </w:p>
    <w:p w14:paraId="54E50BBD" w14:textId="138D18AF" w:rsidR="004E1753" w:rsidRDefault="004E1753" w:rsidP="004E17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8 Sep.1414</w:t>
      </w:r>
      <w:r>
        <w:rPr>
          <w:rFonts w:cs="Times New Roman"/>
          <w:szCs w:val="24"/>
        </w:rPr>
        <w:tab/>
        <w:t>He was ordained to his first tonsure.</w:t>
      </w:r>
    </w:p>
    <w:p w14:paraId="72002BF2" w14:textId="2B7EF9CB" w:rsidR="004E1753" w:rsidRDefault="004E1753" w:rsidP="004E17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pp.436 and 42</w:t>
      </w:r>
      <w:r>
        <w:rPr>
          <w:rFonts w:cs="Times New Roman"/>
          <w:szCs w:val="24"/>
        </w:rPr>
        <w:t>7</w:t>
      </w:r>
      <w:r>
        <w:rPr>
          <w:rFonts w:cs="Times New Roman"/>
          <w:szCs w:val="24"/>
        </w:rPr>
        <w:t>)</w:t>
      </w:r>
    </w:p>
    <w:p w14:paraId="0BA2DE66" w14:textId="77777777" w:rsidR="004E1753" w:rsidRDefault="004E1753" w:rsidP="004E1753">
      <w:pPr>
        <w:pStyle w:val="NoSpacing"/>
        <w:rPr>
          <w:rFonts w:cs="Times New Roman"/>
          <w:szCs w:val="24"/>
        </w:rPr>
      </w:pPr>
    </w:p>
    <w:p w14:paraId="023AAFB9" w14:textId="77777777" w:rsidR="004E1753" w:rsidRDefault="004E1753" w:rsidP="004E1753">
      <w:pPr>
        <w:pStyle w:val="NoSpacing"/>
        <w:rPr>
          <w:rFonts w:cs="Times New Roman"/>
          <w:szCs w:val="24"/>
        </w:rPr>
      </w:pPr>
    </w:p>
    <w:p w14:paraId="2073F652" w14:textId="77777777" w:rsidR="004E1753" w:rsidRPr="004479D6" w:rsidRDefault="004E1753" w:rsidP="004E17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November 2022</w:t>
      </w:r>
    </w:p>
    <w:p w14:paraId="6D935D28" w14:textId="1BBD5E6B" w:rsidR="00BA00AB" w:rsidRPr="004E1753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4E17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AF23B" w14:textId="77777777" w:rsidR="004E1753" w:rsidRDefault="004E1753" w:rsidP="009139A6">
      <w:r>
        <w:separator/>
      </w:r>
    </w:p>
  </w:endnote>
  <w:endnote w:type="continuationSeparator" w:id="0">
    <w:p w14:paraId="1905DD37" w14:textId="77777777" w:rsidR="004E1753" w:rsidRDefault="004E17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79E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6609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7D4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9C03E" w14:textId="77777777" w:rsidR="004E1753" w:rsidRDefault="004E1753" w:rsidP="009139A6">
      <w:r>
        <w:separator/>
      </w:r>
    </w:p>
  </w:footnote>
  <w:footnote w:type="continuationSeparator" w:id="0">
    <w:p w14:paraId="301DAE4A" w14:textId="77777777" w:rsidR="004E1753" w:rsidRDefault="004E17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84D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8A9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4E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753"/>
    <w:rsid w:val="000666E0"/>
    <w:rsid w:val="002510B7"/>
    <w:rsid w:val="004E175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26DE9"/>
  <w15:chartTrackingRefBased/>
  <w15:docId w15:val="{1FA33826-2305-4990-977C-A57233786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2022-11-26T19:14:00Z</dcterms:created>
  <dcterms:modified xsi:type="dcterms:W3CDTF">2022-11-26T19:15:00Z</dcterms:modified>
</cp:coreProperties>
</file>